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Robert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Professed monk of </w:t>
      </w:r>
      <w:proofErr w:type="spellStart"/>
      <w:r>
        <w:rPr>
          <w:rFonts w:ascii="Times New Roman" w:hAnsi="Times New Roman" w:cs="Times New Roman"/>
          <w:sz w:val="24"/>
          <w:szCs w:val="24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May1466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a defect of birth (illegitimacy) he requested a dispensation so that </w:t>
      </w: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might be promoted to all holy orders and offices of his order, provided</w:t>
      </w: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that he was elected.  Approved.</w:t>
      </w:r>
    </w:p>
    <w:p w:rsidR="00E27CA9" w:rsidRDefault="00E27CA9" w:rsidP="00E27CA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p.55)</w:t>
      </w: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CA9" w:rsidRDefault="00E27CA9" w:rsidP="00E27C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2016</w:t>
      </w:r>
    </w:p>
    <w:p w:rsidR="006B2F86" w:rsidRPr="00E71FC3" w:rsidRDefault="00E27CA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A9" w:rsidRDefault="00E27CA9" w:rsidP="00E71FC3">
      <w:pPr>
        <w:spacing w:after="0" w:line="240" w:lineRule="auto"/>
      </w:pPr>
      <w:r>
        <w:separator/>
      </w:r>
    </w:p>
  </w:endnote>
  <w:endnote w:type="continuationSeparator" w:id="0">
    <w:p w:rsidR="00E27CA9" w:rsidRDefault="00E27C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A9" w:rsidRDefault="00E27CA9" w:rsidP="00E71FC3">
      <w:pPr>
        <w:spacing w:after="0" w:line="240" w:lineRule="auto"/>
      </w:pPr>
      <w:r>
        <w:separator/>
      </w:r>
    </w:p>
  </w:footnote>
  <w:footnote w:type="continuationSeparator" w:id="0">
    <w:p w:rsidR="00E27CA9" w:rsidRDefault="00E27C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CA9"/>
    <w:rsid w:val="00AB52E8"/>
    <w:rsid w:val="00B16D3F"/>
    <w:rsid w:val="00E27C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A7C2EA-1A68-4BEB-968A-E8639AC4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2016-03-13T22:36:00Z</dcterms:created>
  <dcterms:modified xsi:type="dcterms:W3CDTF">2016-03-13T22:37:00Z</dcterms:modified>
</cp:coreProperties>
</file>